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E3F" w:rsidRDefault="00AB4E3F">
      <w:bookmarkStart w:id="0" w:name="_GoBack"/>
      <w:r w:rsidRPr="00C9265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sun9-9.userapi.com/impg/B-uIYSNYnIxBQwZcrDkCwdM8o3xuUYVLOpTOtA/plXKqmUX7Ys.jpg?size=512x1080&amp;quality=96&amp;sign=5a11af4e1dbe770f812a1a4d90e05ec3&amp;type=album" style="width:483.6pt;height:867pt;visibility:visible">
            <v:imagedata r:id="rId4" o:title=""/>
          </v:shape>
        </w:pict>
      </w:r>
      <w:bookmarkEnd w:id="0"/>
    </w:p>
    <w:sectPr w:rsidR="00AB4E3F" w:rsidSect="002A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191"/>
    <w:rsid w:val="002A7B2A"/>
    <w:rsid w:val="00422DEC"/>
    <w:rsid w:val="004D3F04"/>
    <w:rsid w:val="008E4191"/>
    <w:rsid w:val="00AB4E3F"/>
    <w:rsid w:val="00AE5465"/>
    <w:rsid w:val="00C92650"/>
    <w:rsid w:val="00F31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B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4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imc</dc:creator>
  <cp:keywords/>
  <dc:description/>
  <cp:lastModifiedBy>User</cp:lastModifiedBy>
  <cp:revision>2</cp:revision>
  <cp:lastPrinted>2020-12-28T06:52:00Z</cp:lastPrinted>
  <dcterms:created xsi:type="dcterms:W3CDTF">2021-01-09T19:11:00Z</dcterms:created>
  <dcterms:modified xsi:type="dcterms:W3CDTF">2021-01-09T19:11:00Z</dcterms:modified>
</cp:coreProperties>
</file>